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AF140" w14:textId="77777777" w:rsidR="00A53764" w:rsidRDefault="00A53764" w:rsidP="00A537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GOBET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1D5CD29" w14:textId="77777777" w:rsidR="00A53764" w:rsidRDefault="00A53764" w:rsidP="00A537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Thetford, Norfolk. Ostler.</w:t>
      </w:r>
    </w:p>
    <w:p w14:paraId="722C7E79" w14:textId="77777777" w:rsidR="00A53764" w:rsidRDefault="00A53764" w:rsidP="00A53764">
      <w:pPr>
        <w:rPr>
          <w:rFonts w:ascii="Times New Roman" w:hAnsi="Times New Roman" w:cs="Times New Roman"/>
        </w:rPr>
      </w:pPr>
    </w:p>
    <w:p w14:paraId="2FFCED55" w14:textId="77777777" w:rsidR="00A53764" w:rsidRDefault="00A53764" w:rsidP="00A53764">
      <w:pPr>
        <w:rPr>
          <w:rFonts w:ascii="Times New Roman" w:hAnsi="Times New Roman" w:cs="Times New Roman"/>
        </w:rPr>
      </w:pPr>
    </w:p>
    <w:p w14:paraId="152995A5" w14:textId="77777777" w:rsidR="00A53764" w:rsidRDefault="00A53764" w:rsidP="00A537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Edmund Smyth of Thetford(q.v.) brought a plaint of debt against him.</w:t>
      </w:r>
    </w:p>
    <w:p w14:paraId="775EA485" w14:textId="77777777" w:rsidR="00A53764" w:rsidRDefault="00A53764" w:rsidP="00A537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4DA6A65" w14:textId="77777777" w:rsidR="00A53764" w:rsidRDefault="00A53764" w:rsidP="00A53764">
      <w:pPr>
        <w:rPr>
          <w:rFonts w:ascii="Times New Roman" w:hAnsi="Times New Roman" w:cs="Times New Roman"/>
        </w:rPr>
      </w:pPr>
    </w:p>
    <w:p w14:paraId="4A3063B5" w14:textId="77777777" w:rsidR="00A53764" w:rsidRDefault="00A53764" w:rsidP="00A53764">
      <w:pPr>
        <w:rPr>
          <w:rFonts w:ascii="Times New Roman" w:hAnsi="Times New Roman" w:cs="Times New Roman"/>
        </w:rPr>
      </w:pPr>
    </w:p>
    <w:p w14:paraId="3D6DE761" w14:textId="77777777" w:rsidR="00A53764" w:rsidRDefault="00A53764" w:rsidP="00A537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2019</w:t>
      </w:r>
    </w:p>
    <w:p w14:paraId="233A1995" w14:textId="77777777" w:rsidR="006B2F86" w:rsidRPr="00E71FC3" w:rsidRDefault="00A537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0DF17" w14:textId="77777777" w:rsidR="00A53764" w:rsidRDefault="00A53764" w:rsidP="00E71FC3">
      <w:r>
        <w:separator/>
      </w:r>
    </w:p>
  </w:endnote>
  <w:endnote w:type="continuationSeparator" w:id="0">
    <w:p w14:paraId="49273DEC" w14:textId="77777777" w:rsidR="00A53764" w:rsidRDefault="00A5376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EBF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43902" w14:textId="77777777" w:rsidR="00A53764" w:rsidRDefault="00A53764" w:rsidP="00E71FC3">
      <w:r>
        <w:separator/>
      </w:r>
    </w:p>
  </w:footnote>
  <w:footnote w:type="continuationSeparator" w:id="0">
    <w:p w14:paraId="25813623" w14:textId="77777777" w:rsidR="00A53764" w:rsidRDefault="00A5376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64"/>
    <w:rsid w:val="001A7C09"/>
    <w:rsid w:val="00577BD5"/>
    <w:rsid w:val="00656CBA"/>
    <w:rsid w:val="006A1F77"/>
    <w:rsid w:val="00733BE7"/>
    <w:rsid w:val="00A5376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D3DE"/>
  <w15:chartTrackingRefBased/>
  <w15:docId w15:val="{4A5C8CE3-11C3-4F4B-AEC9-D16EF046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376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2019-01-14T20:06:00Z</dcterms:created>
  <dcterms:modified xsi:type="dcterms:W3CDTF">2019-01-14T20:06:00Z</dcterms:modified>
</cp:coreProperties>
</file>